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BC0C4" w14:textId="77777777" w:rsidR="00BA59DE" w:rsidRDefault="00BA59DE" w:rsidP="00BA59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FULLER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fl.1462)</w:t>
      </w:r>
    </w:p>
    <w:p w14:paraId="64DF0388" w14:textId="77777777" w:rsidR="00BA59DE" w:rsidRDefault="00BA59DE" w:rsidP="00BA59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5A975A90" w14:textId="77777777" w:rsidR="00BA59DE" w:rsidRDefault="00BA59DE" w:rsidP="00BA59DE">
      <w:pPr>
        <w:pStyle w:val="NoSpacing"/>
        <w:rPr>
          <w:rFonts w:cs="Times New Roman"/>
          <w:szCs w:val="24"/>
        </w:rPr>
      </w:pPr>
    </w:p>
    <w:p w14:paraId="7B7A1E33" w14:textId="77777777" w:rsidR="00BA59DE" w:rsidRDefault="00BA59DE" w:rsidP="00BA59DE">
      <w:pPr>
        <w:pStyle w:val="NoSpacing"/>
        <w:rPr>
          <w:rFonts w:cs="Times New Roman"/>
          <w:szCs w:val="24"/>
        </w:rPr>
      </w:pPr>
    </w:p>
    <w:p w14:paraId="16E58D35" w14:textId="77777777" w:rsidR="00BA59DE" w:rsidRDefault="00BA59DE" w:rsidP="00BA59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1462</w:t>
      </w:r>
      <w:r>
        <w:rPr>
          <w:rFonts w:cs="Times New Roman"/>
          <w:szCs w:val="24"/>
        </w:rPr>
        <w:tab/>
        <w:t>He became a Fellow of Merton.</w:t>
      </w:r>
    </w:p>
    <w:p w14:paraId="7F66D556" w14:textId="77777777" w:rsidR="00BA59DE" w:rsidRDefault="00BA59DE" w:rsidP="00BA59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(“Memorials of Merton College, with Biographical Notices of the Wardens </w:t>
      </w:r>
    </w:p>
    <w:p w14:paraId="27132F17" w14:textId="77777777" w:rsidR="00BA59DE" w:rsidRDefault="00BA59DE" w:rsidP="00BA59DE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 xml:space="preserve">, printed for the Oxford Historical </w:t>
      </w:r>
    </w:p>
    <w:p w14:paraId="26026018" w14:textId="77777777" w:rsidR="00BA59DE" w:rsidRDefault="00BA59DE" w:rsidP="00BA59DE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at the </w:t>
      </w: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p.238)</w:t>
      </w:r>
    </w:p>
    <w:p w14:paraId="442D5149" w14:textId="77777777" w:rsidR="00BA59DE" w:rsidRDefault="00BA59DE" w:rsidP="00BA59DE">
      <w:pPr>
        <w:pStyle w:val="NoSpacing"/>
        <w:rPr>
          <w:rFonts w:cs="Times New Roman"/>
          <w:szCs w:val="24"/>
        </w:rPr>
      </w:pPr>
    </w:p>
    <w:p w14:paraId="19942BD3" w14:textId="77777777" w:rsidR="00BA59DE" w:rsidRDefault="00BA59DE" w:rsidP="00BA59DE">
      <w:pPr>
        <w:pStyle w:val="NoSpacing"/>
        <w:rPr>
          <w:rFonts w:cs="Times New Roman"/>
          <w:szCs w:val="24"/>
        </w:rPr>
      </w:pPr>
    </w:p>
    <w:p w14:paraId="6461EA02" w14:textId="77777777" w:rsidR="00BA59DE" w:rsidRDefault="00BA59DE" w:rsidP="00BA59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January 2025</w:t>
      </w:r>
    </w:p>
    <w:p w14:paraId="12EBB13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5BF47" w14:textId="77777777" w:rsidR="00BA59DE" w:rsidRDefault="00BA59DE" w:rsidP="009139A6">
      <w:r>
        <w:separator/>
      </w:r>
    </w:p>
  </w:endnote>
  <w:endnote w:type="continuationSeparator" w:id="0">
    <w:p w14:paraId="6A3C5A98" w14:textId="77777777" w:rsidR="00BA59DE" w:rsidRDefault="00BA59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51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B14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2AA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493F5" w14:textId="77777777" w:rsidR="00BA59DE" w:rsidRDefault="00BA59DE" w:rsidP="009139A6">
      <w:r>
        <w:separator/>
      </w:r>
    </w:p>
  </w:footnote>
  <w:footnote w:type="continuationSeparator" w:id="0">
    <w:p w14:paraId="588CA06C" w14:textId="77777777" w:rsidR="00BA59DE" w:rsidRDefault="00BA59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B27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AC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F07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9DE"/>
    <w:rsid w:val="00044A8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A59DE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6632C"/>
  <w15:chartTrackingRefBased/>
  <w15:docId w15:val="{2B707182-22AE-4AB8-853A-D2CEB9D7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2025-01-30T20:15:00Z</dcterms:created>
  <dcterms:modified xsi:type="dcterms:W3CDTF">2025-01-30T20:15:00Z</dcterms:modified>
</cp:coreProperties>
</file>